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6CDBB" w14:textId="77777777" w:rsidR="00B07164" w:rsidRPr="005B6D86" w:rsidRDefault="00B07164" w:rsidP="00C81CC2">
      <w:pPr>
        <w:spacing w:line="276" w:lineRule="auto"/>
        <w:ind w:right="133" w:firstLine="348"/>
        <w:jc w:val="both"/>
        <w:rPr>
          <w:rFonts w:ascii="Calibri Light" w:hAnsi="Calibri Light"/>
          <w:color w:val="000000"/>
          <w:sz w:val="22"/>
          <w:szCs w:val="22"/>
        </w:rPr>
      </w:pPr>
    </w:p>
    <w:p w14:paraId="28B83C70" w14:textId="6B7737D6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b/>
          <w:bCs/>
          <w:color w:val="000000" w:themeColor="text1"/>
        </w:rPr>
        <w:t>Annex AP-1. ACREDITACIÓ I DESIGNACIÓ DEL/LA RESPONSABLE TÈCNIC.</w:t>
      </w:r>
    </w:p>
    <w:p w14:paraId="330D2D2A" w14:textId="231C4A36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El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sotasignant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 xml:space="preserve">, </w:t>
      </w:r>
      <w:r>
        <w:tab/>
      </w:r>
      <w:r>
        <w:tab/>
      </w:r>
      <w:r>
        <w:tab/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</w:t>
      </w:r>
      <w:r w:rsidRPr="29393B90">
        <w:rPr>
          <w:rFonts w:ascii="Calibri" w:eastAsia="Calibri" w:hAnsi="Calibri" w:cs="Calibri"/>
          <w:color w:val="000000" w:themeColor="text1"/>
        </w:rPr>
        <w:t xml:space="preserve">, en qualitat de representant de l’empresa licitadora del servei objecte de la licitació a l’expedient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núm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>:</w:t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    ___ </w:t>
      </w:r>
      <w:r w:rsidRPr="29393B90">
        <w:rPr>
          <w:rFonts w:ascii="Calibri" w:eastAsia="Calibri" w:hAnsi="Calibri" w:cs="Calibri"/>
          <w:color w:val="000000" w:themeColor="text1"/>
        </w:rPr>
        <w:t xml:space="preserve">es compromet a tenir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>Responsable Tècnic</w:t>
      </w:r>
      <w:r w:rsidRPr="29393B90">
        <w:rPr>
          <w:rFonts w:ascii="Calibri" w:eastAsia="Calibri" w:hAnsi="Calibri" w:cs="Calibri"/>
          <w:color w:val="000000" w:themeColor="text1"/>
        </w:rPr>
        <w:t xml:space="preserve"> a la persona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590"/>
        <w:gridCol w:w="6899"/>
      </w:tblGrid>
      <w:tr w:rsidR="29393B90" w14:paraId="58ADBD4D" w14:textId="77777777" w:rsidTr="29393B90">
        <w:trPr>
          <w:trHeight w:val="300"/>
        </w:trPr>
        <w:tc>
          <w:tcPr>
            <w:tcW w:w="1590" w:type="dxa"/>
            <w:tcMar>
              <w:left w:w="105" w:type="dxa"/>
              <w:right w:w="105" w:type="dxa"/>
            </w:tcMar>
          </w:tcPr>
          <w:p w14:paraId="3FA3D749" w14:textId="5F5DB92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Nom i Cognoms:</w:t>
            </w:r>
          </w:p>
        </w:tc>
        <w:tc>
          <w:tcPr>
            <w:tcW w:w="6900" w:type="dxa"/>
            <w:tcMar>
              <w:left w:w="105" w:type="dxa"/>
              <w:right w:w="105" w:type="dxa"/>
            </w:tcMar>
          </w:tcPr>
          <w:p w14:paraId="20BE2866" w14:textId="6F61613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E1C6209" w14:textId="77777777" w:rsidTr="29393B90">
        <w:trPr>
          <w:trHeight w:val="300"/>
        </w:trPr>
        <w:tc>
          <w:tcPr>
            <w:tcW w:w="1590" w:type="dxa"/>
            <w:tcMar>
              <w:left w:w="105" w:type="dxa"/>
              <w:right w:w="105" w:type="dxa"/>
            </w:tcMar>
          </w:tcPr>
          <w:p w14:paraId="37999149" w14:textId="4C78552F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NIF:</w:t>
            </w:r>
          </w:p>
        </w:tc>
        <w:tc>
          <w:tcPr>
            <w:tcW w:w="6900" w:type="dxa"/>
            <w:tcMar>
              <w:left w:w="105" w:type="dxa"/>
              <w:right w:w="105" w:type="dxa"/>
            </w:tcMar>
          </w:tcPr>
          <w:p w14:paraId="0632D48C" w14:textId="651640B3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5DFE00D6" w14:textId="77777777" w:rsidTr="29393B90">
        <w:trPr>
          <w:trHeight w:val="300"/>
        </w:trPr>
        <w:tc>
          <w:tcPr>
            <w:tcW w:w="159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550C45A" w14:textId="37448FC0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Titulació:</w:t>
            </w:r>
          </w:p>
        </w:tc>
        <w:tc>
          <w:tcPr>
            <w:tcW w:w="690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1B3514F9" w14:textId="567404F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60EB88B" w14:textId="77777777" w:rsidTr="29393B90">
        <w:trPr>
          <w:trHeight w:val="270"/>
        </w:trPr>
        <w:tc>
          <w:tcPr>
            <w:tcW w:w="1590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3CA255F3" w14:textId="07CA207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Any de titulació:</w:t>
            </w:r>
          </w:p>
        </w:tc>
        <w:tc>
          <w:tcPr>
            <w:tcW w:w="6900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654B6BE" w14:textId="7429421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</w:tbl>
    <w:p w14:paraId="69E4F819" w14:textId="714EFB9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I declara que aquesta persona ha participat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RESPONSABLE TÈCNIC </w:t>
      </w:r>
      <w:r w:rsidRPr="29393B90">
        <w:rPr>
          <w:rFonts w:ascii="Calibri" w:eastAsia="Calibri" w:hAnsi="Calibri" w:cs="Calibri"/>
          <w:color w:val="000000" w:themeColor="text1"/>
        </w:rPr>
        <w:t>en els contractes de serveis indicats en el quadre següent durant els darrers 10 anys i d’acord amb la tipologia definida en el punt B.1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00"/>
        <w:gridCol w:w="922"/>
        <w:gridCol w:w="900"/>
        <w:gridCol w:w="923"/>
        <w:gridCol w:w="990"/>
        <w:gridCol w:w="585"/>
        <w:gridCol w:w="2100"/>
        <w:gridCol w:w="1155"/>
      </w:tblGrid>
      <w:tr w:rsidR="29393B90" w14:paraId="4FE1E145" w14:textId="77777777" w:rsidTr="29393B90">
        <w:trPr>
          <w:trHeight w:val="300"/>
        </w:trPr>
        <w:tc>
          <w:tcPr>
            <w:tcW w:w="27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D8195E" w14:textId="4A6A0879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Actuacions en contractes similars (*)</w:t>
            </w:r>
          </w:p>
        </w:tc>
        <w:tc>
          <w:tcPr>
            <w:tcW w:w="91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442CE98" w14:textId="01EEE8B1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inici contracte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BBDCE4A" w14:textId="3E12E255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fi contracte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C83FE79" w14:textId="37925AD1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Part. (**)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55634B2" w14:textId="3E958713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Contractant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7B0CE66" w14:textId="47A86197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 total</w:t>
            </w:r>
          </w:p>
          <w:p w14:paraId="078C560E" w14:textId="792869A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</w:t>
            </w:r>
            <w:proofErr w:type="spellEnd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)</w:t>
            </w:r>
          </w:p>
        </w:tc>
      </w:tr>
      <w:tr w:rsidR="29393B90" w14:paraId="17D024F2" w14:textId="77777777" w:rsidTr="29393B90">
        <w:trPr>
          <w:trHeight w:val="300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46B7FD" w14:textId="09B0003E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182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57A09458" w14:textId="0D3D746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FBD8F" w14:textId="2C98066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DA3DA" w14:textId="00F86C5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A9F0B4" w14:textId="251BB7E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CEB9CA" w14:textId="7A44FAD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C029A12" w14:textId="7AA58D2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1CC2998A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7A754C" w14:textId="3AEF3464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1822" w:type="dxa"/>
            <w:gridSpan w:val="2"/>
            <w:tcBorders>
              <w:top w:val="single" w:sz="12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496A704" w14:textId="72167CF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E70568" w14:textId="65881E7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CD10C7" w14:textId="628869F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B665A9" w14:textId="310F520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50AD89" w14:textId="1D2C9B5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BEF2922" w14:textId="0F4FD3C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1C44DD5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65A01E" w14:textId="2DECB939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FA558DB" w14:textId="7A5643E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87F8FA" w14:textId="73A32FC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2393BB5" w14:textId="6F7166E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E0428B" w14:textId="01E4E81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96EE4B" w14:textId="113E332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57466FF" w14:textId="7BC23A6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B0ED7AC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552DE" w14:textId="5DD24071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CD55644" w14:textId="3F06C8B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9725A7" w14:textId="5D08C9E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B523D7" w14:textId="1311CA3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25DEC7A" w14:textId="2376C88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55B0C3" w14:textId="7BA2F02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8105E68" w14:textId="4DF829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5A82A820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763852" w14:textId="393464BD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ADB83B" w14:textId="769147C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9769DE" w14:textId="662FDD9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A8049F" w14:textId="7B9DCC5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F751DF" w14:textId="0BAFEE8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70B5CA" w14:textId="5CFE645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F8C0286" w14:textId="03355BC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319AF05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E0CE99" w14:textId="61A2E88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82E89FD" w14:textId="031CF74E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FB46F7" w14:textId="326F15F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7C9AA" w14:textId="17B718A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27E6C1" w14:textId="13CADD7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519736" w14:textId="2FFED7D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6593428" w14:textId="23E3DF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AF2E447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7845DA" w14:textId="21CFA6FA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7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BA225B1" w14:textId="2F20AA18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42BB7C" w14:textId="7AC6E75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7F8EA6" w14:textId="1D60ADF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382AAE" w14:textId="19FD0D7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5F94C9" w14:textId="38E9A3E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451700F" w14:textId="2C481C2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D95F9E9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617F35" w14:textId="366FB55E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8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68FC9B" w14:textId="5969518E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0A7A29" w14:textId="18D3610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8DAE3" w14:textId="01E7CA3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501A36" w14:textId="70EA276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B2B200" w14:textId="0DBD073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69D297C" w14:textId="61E872E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9083F7D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3D055D" w14:textId="1EB7FB9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9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645AEBC" w14:textId="6BD6DF10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379B2E" w14:textId="7E59090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AE6F80" w14:textId="239D47B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FABDB7" w14:textId="75D773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F43DDF" w14:textId="45CBABB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ADE0832" w14:textId="14EAF42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7FC8127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553D30" w14:textId="6959229A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10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40A45659" w14:textId="5E9D98E8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E4A982" w14:textId="1ADB0D1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055520" w14:textId="198E9F7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655C1B" w14:textId="327C1B0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91A31" w14:textId="617F4A7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051AB67E" w14:textId="15B27DC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70737F4" w14:textId="77777777" w:rsidTr="29393B90">
        <w:trPr>
          <w:gridAfter w:val="5"/>
          <w:wAfter w:w="5745" w:type="dxa"/>
          <w:trHeight w:val="300"/>
        </w:trPr>
        <w:tc>
          <w:tcPr>
            <w:tcW w:w="18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F6A5F" w14:textId="1EE78B8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TOT ACT</w:t>
            </w:r>
          </w:p>
          <w:p w14:paraId="54E87BAB" w14:textId="5AB331B2" w:rsidR="29393B90" w:rsidRDefault="29393B90" w:rsidP="29393B90">
            <w:pPr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Numero total d’actuacions acreditades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14:paraId="15EA06D6" w14:textId="79C05944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42702964" w14:textId="180A5301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(*)   Indicar empresa i tipologia: tipus 1, 2 o 3.</w:t>
      </w:r>
    </w:p>
    <w:p w14:paraId="7B2CEE2B" w14:textId="08A04061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(**) Indicar quants anys dels totals del contracte ha participat com a Responsable tècnic.</w:t>
      </w:r>
    </w:p>
    <w:p w14:paraId="09463F3E" w14:textId="57137EB5" w:rsidR="29393B90" w:rsidRDefault="29393B90" w:rsidP="29393B90">
      <w:pPr>
        <w:jc w:val="both"/>
        <w:rPr>
          <w:rFonts w:ascii="Calibri" w:eastAsia="Calibri" w:hAnsi="Calibri" w:cs="Calibri"/>
          <w:color w:val="000000" w:themeColor="text1"/>
        </w:rPr>
      </w:pPr>
    </w:p>
    <w:p w14:paraId="470731A1" w14:textId="47A22F09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10"/>
        <w:gridCol w:w="4065"/>
      </w:tblGrid>
      <w:tr w:rsidR="29393B90" w14:paraId="3DF1AAC2" w14:textId="77777777" w:rsidTr="29393B90">
        <w:trPr>
          <w:trHeight w:val="300"/>
        </w:trPr>
        <w:tc>
          <w:tcPr>
            <w:tcW w:w="4410" w:type="dxa"/>
            <w:tcMar>
              <w:left w:w="105" w:type="dxa"/>
              <w:right w:w="105" w:type="dxa"/>
            </w:tcMar>
            <w:vAlign w:val="bottom"/>
          </w:tcPr>
          <w:p w14:paraId="4E20181E" w14:textId="2804F7D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01404A3A" w14:textId="065BAF4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4DD2941B" w14:textId="30C7FA7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50077CA3" w14:textId="350F49A9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7320E2E3" w14:textId="0ECF9D0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C54345D" w14:textId="7750BE7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licitador /representant de l’empresa</w:t>
            </w:r>
          </w:p>
        </w:tc>
        <w:tc>
          <w:tcPr>
            <w:tcW w:w="4065" w:type="dxa"/>
            <w:tcMar>
              <w:left w:w="105" w:type="dxa"/>
              <w:right w:w="105" w:type="dxa"/>
            </w:tcMar>
            <w:vAlign w:val="bottom"/>
          </w:tcPr>
          <w:p w14:paraId="1249764E" w14:textId="7BE75717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del/la Responsable tècnic</w:t>
            </w:r>
          </w:p>
        </w:tc>
      </w:tr>
      <w:tr w:rsidR="29393B90" w14:paraId="4FBFCA6E" w14:textId="77777777" w:rsidTr="29393B90">
        <w:trPr>
          <w:trHeight w:val="300"/>
        </w:trPr>
        <w:tc>
          <w:tcPr>
            <w:tcW w:w="4410" w:type="dxa"/>
            <w:tcMar>
              <w:left w:w="105" w:type="dxa"/>
              <w:right w:w="105" w:type="dxa"/>
            </w:tcMar>
          </w:tcPr>
          <w:p w14:paraId="44546C8A" w14:textId="0A10F5AD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  <w:p w14:paraId="15297B52" w14:textId="242F742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65" w:type="dxa"/>
            <w:tcMar>
              <w:left w:w="105" w:type="dxa"/>
              <w:right w:w="105" w:type="dxa"/>
            </w:tcMar>
          </w:tcPr>
          <w:p w14:paraId="74665923" w14:textId="6D245118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</w:tc>
      </w:tr>
    </w:tbl>
    <w:p w14:paraId="21D3A0BB" w14:textId="39136B10" w:rsidR="29393B90" w:rsidRDefault="29393B90" w:rsidP="29393B90">
      <w:pPr>
        <w:rPr>
          <w:rFonts w:ascii="Calibri" w:eastAsia="Calibri" w:hAnsi="Calibri" w:cs="Calibri"/>
          <w:b/>
          <w:bCs/>
          <w:color w:val="000000" w:themeColor="text1"/>
        </w:rPr>
      </w:pPr>
    </w:p>
    <w:p w14:paraId="3E94934D" w14:textId="62AF97E2" w:rsidR="29393B90" w:rsidRDefault="29393B90">
      <w:bookmarkStart w:id="0" w:name="_GoBack"/>
      <w:bookmarkEnd w:id="0"/>
    </w:p>
    <w:sectPr w:rsidR="29393B90" w:rsidSect="00B071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701" w:bottom="1985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12AD0D" w16cex:dateUtc="2025-11-25T08:22:09.42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D4AD5CE" w16cid:durableId="1812AD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B07164" w:rsidRDefault="00B07164">
      <w:r>
        <w:separator/>
      </w:r>
    </w:p>
  </w:endnote>
  <w:endnote w:type="continuationSeparator" w:id="0">
    <w:p w14:paraId="3C0395D3" w14:textId="77777777" w:rsidR="00B07164" w:rsidRDefault="00B0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1AA81" w14:textId="77777777" w:rsidR="00E54164" w:rsidRDefault="00E54164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F785" w14:textId="078BDEBE" w:rsidR="00B07164" w:rsidRDefault="00B07164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11B00145" wp14:editId="282D752E">
          <wp:simplePos x="0" y="0"/>
          <wp:positionH relativeFrom="page">
            <wp:posOffset>1077946</wp:posOffset>
          </wp:positionH>
          <wp:positionV relativeFrom="page">
            <wp:posOffset>9984752</wp:posOffset>
          </wp:positionV>
          <wp:extent cx="1746250" cy="195902"/>
          <wp:effectExtent l="0" t="0" r="6350" b="0"/>
          <wp:wrapNone/>
          <wp:docPr id="1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793051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793051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066D0D89" w14:textId="77777777" w:rsidR="00B07164" w:rsidRDefault="0079305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sdt>
      <w:sdtPr>
        <w:rPr>
          <w:rFonts w:ascii="Arial" w:hAnsi="Arial" w:cs="Arial"/>
          <w:i/>
          <w:color w:val="7F7F7F"/>
          <w:sz w:val="16"/>
          <w:szCs w:val="16"/>
        </w:rPr>
        <w:alias w:val="Título"/>
        <w:tag w:val=""/>
        <w:id w:val="-15075396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07164">
          <w:rPr>
            <w:rFonts w:ascii="Arial" w:hAnsi="Arial" w:cs="Arial"/>
            <w:i/>
            <w:color w:val="7F7F7F"/>
            <w:sz w:val="16"/>
            <w:szCs w:val="16"/>
          </w:rPr>
          <w:t>Memòria justificativa PO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56DEC" w14:textId="77777777" w:rsidR="00E54164" w:rsidRDefault="00E54164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B07164" w:rsidRDefault="00B07164">
      <w:r>
        <w:separator/>
      </w:r>
    </w:p>
  </w:footnote>
  <w:footnote w:type="continuationSeparator" w:id="0">
    <w:p w14:paraId="651E9592" w14:textId="77777777" w:rsidR="00B07164" w:rsidRDefault="00B07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22E81" w14:textId="77777777" w:rsidR="00E54164" w:rsidRDefault="00E5416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B07164" w:rsidRDefault="00B07164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14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235A" w14:textId="77777777" w:rsidR="00E54164" w:rsidRDefault="00E5416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21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B04D7"/>
    <w:multiLevelType w:val="hybridMultilevel"/>
    <w:tmpl w:val="233E5D4E"/>
    <w:lvl w:ilvl="0" w:tplc="DA34ABAA">
      <w:start w:val="17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A70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C7F71"/>
    <w:multiLevelType w:val="hybridMultilevel"/>
    <w:tmpl w:val="AB7409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F8C"/>
    <w:multiLevelType w:val="multilevel"/>
    <w:tmpl w:val="32B2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7D734E"/>
    <w:multiLevelType w:val="hybridMultilevel"/>
    <w:tmpl w:val="982C3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434BC"/>
    <w:multiLevelType w:val="multilevel"/>
    <w:tmpl w:val="9D5A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80DEF"/>
    <w:multiLevelType w:val="hybridMultilevel"/>
    <w:tmpl w:val="8684E62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A6985"/>
    <w:multiLevelType w:val="hybridMultilevel"/>
    <w:tmpl w:val="FFD42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</w:num>
  <w:num w:numId="5">
    <w:abstractNumId w:val="20"/>
  </w:num>
  <w:num w:numId="6">
    <w:abstractNumId w:val="2"/>
  </w:num>
  <w:num w:numId="7">
    <w:abstractNumId w:val="14"/>
  </w:num>
  <w:num w:numId="8">
    <w:abstractNumId w:val="18"/>
  </w:num>
  <w:num w:numId="9">
    <w:abstractNumId w:val="23"/>
  </w:num>
  <w:num w:numId="10">
    <w:abstractNumId w:val="1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5"/>
  </w:num>
  <w:num w:numId="15">
    <w:abstractNumId w:val="16"/>
  </w:num>
  <w:num w:numId="16">
    <w:abstractNumId w:val="9"/>
  </w:num>
  <w:num w:numId="17">
    <w:abstractNumId w:val="15"/>
  </w:num>
  <w:num w:numId="18">
    <w:abstractNumId w:val="8"/>
  </w:num>
  <w:num w:numId="19">
    <w:abstractNumId w:val="6"/>
  </w:num>
  <w:num w:numId="20">
    <w:abstractNumId w:val="24"/>
  </w:num>
  <w:num w:numId="21">
    <w:abstractNumId w:val="11"/>
  </w:num>
  <w:num w:numId="22">
    <w:abstractNumId w:val="12"/>
  </w:num>
  <w:num w:numId="23">
    <w:abstractNumId w:val="22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4713"/>
    <w:rsid w:val="000501BF"/>
    <w:rsid w:val="0005345E"/>
    <w:rsid w:val="00061B35"/>
    <w:rsid w:val="000671CE"/>
    <w:rsid w:val="00070265"/>
    <w:rsid w:val="00092127"/>
    <w:rsid w:val="000946AA"/>
    <w:rsid w:val="000A455F"/>
    <w:rsid w:val="000A5F14"/>
    <w:rsid w:val="000B0158"/>
    <w:rsid w:val="000B41D0"/>
    <w:rsid w:val="000B49E2"/>
    <w:rsid w:val="000C093F"/>
    <w:rsid w:val="000C4CE9"/>
    <w:rsid w:val="000D26A2"/>
    <w:rsid w:val="000D4B3B"/>
    <w:rsid w:val="000D623C"/>
    <w:rsid w:val="000E2177"/>
    <w:rsid w:val="000E4FA7"/>
    <w:rsid w:val="00101A14"/>
    <w:rsid w:val="00101A9E"/>
    <w:rsid w:val="001272CA"/>
    <w:rsid w:val="00131998"/>
    <w:rsid w:val="00133F8B"/>
    <w:rsid w:val="00144308"/>
    <w:rsid w:val="00145F52"/>
    <w:rsid w:val="001549E8"/>
    <w:rsid w:val="00155479"/>
    <w:rsid w:val="00173C44"/>
    <w:rsid w:val="00193AC9"/>
    <w:rsid w:val="001A016D"/>
    <w:rsid w:val="001A78DD"/>
    <w:rsid w:val="001B29F2"/>
    <w:rsid w:val="001B5C2E"/>
    <w:rsid w:val="001D5846"/>
    <w:rsid w:val="001D7409"/>
    <w:rsid w:val="001E68E2"/>
    <w:rsid w:val="001F68CB"/>
    <w:rsid w:val="00202223"/>
    <w:rsid w:val="002023C9"/>
    <w:rsid w:val="00222704"/>
    <w:rsid w:val="00223311"/>
    <w:rsid w:val="002364CB"/>
    <w:rsid w:val="00241838"/>
    <w:rsid w:val="00242586"/>
    <w:rsid w:val="00250EB3"/>
    <w:rsid w:val="0025569D"/>
    <w:rsid w:val="00260668"/>
    <w:rsid w:val="00266EED"/>
    <w:rsid w:val="002703CF"/>
    <w:rsid w:val="00271A1F"/>
    <w:rsid w:val="00275C08"/>
    <w:rsid w:val="00281F7D"/>
    <w:rsid w:val="00296627"/>
    <w:rsid w:val="00297708"/>
    <w:rsid w:val="002A3DA8"/>
    <w:rsid w:val="002A56F5"/>
    <w:rsid w:val="002A57C7"/>
    <w:rsid w:val="002D1304"/>
    <w:rsid w:val="002F1402"/>
    <w:rsid w:val="00302074"/>
    <w:rsid w:val="003236E4"/>
    <w:rsid w:val="003238C3"/>
    <w:rsid w:val="00325C6B"/>
    <w:rsid w:val="003318E3"/>
    <w:rsid w:val="003429DA"/>
    <w:rsid w:val="003475D5"/>
    <w:rsid w:val="00351307"/>
    <w:rsid w:val="00351A65"/>
    <w:rsid w:val="00365AA2"/>
    <w:rsid w:val="00367824"/>
    <w:rsid w:val="00371246"/>
    <w:rsid w:val="00372579"/>
    <w:rsid w:val="00394930"/>
    <w:rsid w:val="003B557F"/>
    <w:rsid w:val="003B5C12"/>
    <w:rsid w:val="003C1F46"/>
    <w:rsid w:val="003C2059"/>
    <w:rsid w:val="003C4459"/>
    <w:rsid w:val="003C5279"/>
    <w:rsid w:val="003C7CC4"/>
    <w:rsid w:val="003E2217"/>
    <w:rsid w:val="003E2307"/>
    <w:rsid w:val="003E382F"/>
    <w:rsid w:val="003E48FF"/>
    <w:rsid w:val="00402F34"/>
    <w:rsid w:val="00437950"/>
    <w:rsid w:val="004500CB"/>
    <w:rsid w:val="004506C4"/>
    <w:rsid w:val="0045333E"/>
    <w:rsid w:val="0046097C"/>
    <w:rsid w:val="00461186"/>
    <w:rsid w:val="00462853"/>
    <w:rsid w:val="00467383"/>
    <w:rsid w:val="004726ED"/>
    <w:rsid w:val="0047277C"/>
    <w:rsid w:val="00485D71"/>
    <w:rsid w:val="0049192C"/>
    <w:rsid w:val="00495AD7"/>
    <w:rsid w:val="004B3681"/>
    <w:rsid w:val="004C6856"/>
    <w:rsid w:val="004C6F95"/>
    <w:rsid w:val="004D4C43"/>
    <w:rsid w:val="004E04D8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B6D86"/>
    <w:rsid w:val="005C5E99"/>
    <w:rsid w:val="005D5F8C"/>
    <w:rsid w:val="005E06A6"/>
    <w:rsid w:val="005E0718"/>
    <w:rsid w:val="005E1FE7"/>
    <w:rsid w:val="005E42E5"/>
    <w:rsid w:val="005F252F"/>
    <w:rsid w:val="005F4339"/>
    <w:rsid w:val="00601E7C"/>
    <w:rsid w:val="00607859"/>
    <w:rsid w:val="006278C8"/>
    <w:rsid w:val="006424A5"/>
    <w:rsid w:val="00644EB7"/>
    <w:rsid w:val="00652970"/>
    <w:rsid w:val="00671C86"/>
    <w:rsid w:val="00672A10"/>
    <w:rsid w:val="0068476E"/>
    <w:rsid w:val="00692D0A"/>
    <w:rsid w:val="006A1147"/>
    <w:rsid w:val="006A44E2"/>
    <w:rsid w:val="006A7AE8"/>
    <w:rsid w:val="006C149D"/>
    <w:rsid w:val="006E6A56"/>
    <w:rsid w:val="006E75A5"/>
    <w:rsid w:val="006F1413"/>
    <w:rsid w:val="006F483C"/>
    <w:rsid w:val="006F4FBA"/>
    <w:rsid w:val="0070019E"/>
    <w:rsid w:val="00725A54"/>
    <w:rsid w:val="00727593"/>
    <w:rsid w:val="007276BB"/>
    <w:rsid w:val="007306DB"/>
    <w:rsid w:val="00732860"/>
    <w:rsid w:val="0076351B"/>
    <w:rsid w:val="00765D59"/>
    <w:rsid w:val="00770B92"/>
    <w:rsid w:val="00774046"/>
    <w:rsid w:val="007806ED"/>
    <w:rsid w:val="007820D8"/>
    <w:rsid w:val="007871E5"/>
    <w:rsid w:val="00791143"/>
    <w:rsid w:val="00793051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08EA"/>
    <w:rsid w:val="007F26D2"/>
    <w:rsid w:val="0081178A"/>
    <w:rsid w:val="008209CA"/>
    <w:rsid w:val="0082255A"/>
    <w:rsid w:val="008233E3"/>
    <w:rsid w:val="00830F49"/>
    <w:rsid w:val="0083675B"/>
    <w:rsid w:val="0084160C"/>
    <w:rsid w:val="00842CD2"/>
    <w:rsid w:val="00845655"/>
    <w:rsid w:val="00845732"/>
    <w:rsid w:val="00855FA9"/>
    <w:rsid w:val="00872286"/>
    <w:rsid w:val="00872C6F"/>
    <w:rsid w:val="00886B2B"/>
    <w:rsid w:val="008960A1"/>
    <w:rsid w:val="008B09A0"/>
    <w:rsid w:val="008B0FC1"/>
    <w:rsid w:val="008B173B"/>
    <w:rsid w:val="008B3C5F"/>
    <w:rsid w:val="008C44D9"/>
    <w:rsid w:val="008C4C17"/>
    <w:rsid w:val="008F6758"/>
    <w:rsid w:val="0090190A"/>
    <w:rsid w:val="00905CD9"/>
    <w:rsid w:val="00921CDC"/>
    <w:rsid w:val="00925C02"/>
    <w:rsid w:val="00932515"/>
    <w:rsid w:val="0094148E"/>
    <w:rsid w:val="009419E8"/>
    <w:rsid w:val="00941B9F"/>
    <w:rsid w:val="00957B32"/>
    <w:rsid w:val="00970055"/>
    <w:rsid w:val="00976310"/>
    <w:rsid w:val="00977D2F"/>
    <w:rsid w:val="0099587D"/>
    <w:rsid w:val="009A163C"/>
    <w:rsid w:val="009B65FA"/>
    <w:rsid w:val="009C5DD7"/>
    <w:rsid w:val="009C6BAC"/>
    <w:rsid w:val="009E01D2"/>
    <w:rsid w:val="009E2174"/>
    <w:rsid w:val="009F4EE9"/>
    <w:rsid w:val="009F68DB"/>
    <w:rsid w:val="009F6A69"/>
    <w:rsid w:val="00A03E96"/>
    <w:rsid w:val="00A0447E"/>
    <w:rsid w:val="00A12FAA"/>
    <w:rsid w:val="00A13032"/>
    <w:rsid w:val="00A153D8"/>
    <w:rsid w:val="00A15D4A"/>
    <w:rsid w:val="00A21D1C"/>
    <w:rsid w:val="00A22750"/>
    <w:rsid w:val="00A241D7"/>
    <w:rsid w:val="00A31387"/>
    <w:rsid w:val="00A3660A"/>
    <w:rsid w:val="00A44C08"/>
    <w:rsid w:val="00A5544D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879D3"/>
    <w:rsid w:val="00A939B0"/>
    <w:rsid w:val="00A95C97"/>
    <w:rsid w:val="00AA31EF"/>
    <w:rsid w:val="00AA61A8"/>
    <w:rsid w:val="00AB627F"/>
    <w:rsid w:val="00AC7279"/>
    <w:rsid w:val="00AD5C4F"/>
    <w:rsid w:val="00AE5F29"/>
    <w:rsid w:val="00B04743"/>
    <w:rsid w:val="00B07164"/>
    <w:rsid w:val="00B22518"/>
    <w:rsid w:val="00B300C5"/>
    <w:rsid w:val="00B3103A"/>
    <w:rsid w:val="00B31FFD"/>
    <w:rsid w:val="00B42818"/>
    <w:rsid w:val="00B458C5"/>
    <w:rsid w:val="00B55732"/>
    <w:rsid w:val="00B561B0"/>
    <w:rsid w:val="00B62392"/>
    <w:rsid w:val="00B655E2"/>
    <w:rsid w:val="00B66C87"/>
    <w:rsid w:val="00B74950"/>
    <w:rsid w:val="00B81F07"/>
    <w:rsid w:val="00B83587"/>
    <w:rsid w:val="00B963C3"/>
    <w:rsid w:val="00BB08D8"/>
    <w:rsid w:val="00BC1CB7"/>
    <w:rsid w:val="00BD092C"/>
    <w:rsid w:val="00BD0AFD"/>
    <w:rsid w:val="00BD40A7"/>
    <w:rsid w:val="00BE3918"/>
    <w:rsid w:val="00BE6D82"/>
    <w:rsid w:val="00BE73BF"/>
    <w:rsid w:val="00C1193F"/>
    <w:rsid w:val="00C20777"/>
    <w:rsid w:val="00C2643C"/>
    <w:rsid w:val="00C35583"/>
    <w:rsid w:val="00C369AF"/>
    <w:rsid w:val="00C40199"/>
    <w:rsid w:val="00C5008D"/>
    <w:rsid w:val="00C54425"/>
    <w:rsid w:val="00C5608A"/>
    <w:rsid w:val="00C65145"/>
    <w:rsid w:val="00C81A84"/>
    <w:rsid w:val="00C81CC2"/>
    <w:rsid w:val="00C90F59"/>
    <w:rsid w:val="00CA4981"/>
    <w:rsid w:val="00CC02CB"/>
    <w:rsid w:val="00CC7292"/>
    <w:rsid w:val="00CD0394"/>
    <w:rsid w:val="00CF7349"/>
    <w:rsid w:val="00CF7A69"/>
    <w:rsid w:val="00D0462D"/>
    <w:rsid w:val="00D07D80"/>
    <w:rsid w:val="00D12F95"/>
    <w:rsid w:val="00D22A22"/>
    <w:rsid w:val="00D32317"/>
    <w:rsid w:val="00D63728"/>
    <w:rsid w:val="00D74FB8"/>
    <w:rsid w:val="00D93631"/>
    <w:rsid w:val="00D959F3"/>
    <w:rsid w:val="00DA6A54"/>
    <w:rsid w:val="00DA7099"/>
    <w:rsid w:val="00DB125E"/>
    <w:rsid w:val="00DB71FF"/>
    <w:rsid w:val="00DC2CE2"/>
    <w:rsid w:val="00DD08DB"/>
    <w:rsid w:val="00DE03B6"/>
    <w:rsid w:val="00DE4A6F"/>
    <w:rsid w:val="00DF3125"/>
    <w:rsid w:val="00DF45C8"/>
    <w:rsid w:val="00E072E7"/>
    <w:rsid w:val="00E07E7C"/>
    <w:rsid w:val="00E17582"/>
    <w:rsid w:val="00E54164"/>
    <w:rsid w:val="00E555AD"/>
    <w:rsid w:val="00E64633"/>
    <w:rsid w:val="00E6513D"/>
    <w:rsid w:val="00E779B3"/>
    <w:rsid w:val="00E77D39"/>
    <w:rsid w:val="00E927CA"/>
    <w:rsid w:val="00E94AB8"/>
    <w:rsid w:val="00E97274"/>
    <w:rsid w:val="00EA28B0"/>
    <w:rsid w:val="00EA2BFC"/>
    <w:rsid w:val="00EA2E9C"/>
    <w:rsid w:val="00EA7475"/>
    <w:rsid w:val="00EB5A3F"/>
    <w:rsid w:val="00EB5FCD"/>
    <w:rsid w:val="00EB62DD"/>
    <w:rsid w:val="00EC282F"/>
    <w:rsid w:val="00EC2ED5"/>
    <w:rsid w:val="00EC53E8"/>
    <w:rsid w:val="00EC63AC"/>
    <w:rsid w:val="00EE3179"/>
    <w:rsid w:val="00F25386"/>
    <w:rsid w:val="00F3031C"/>
    <w:rsid w:val="00F53541"/>
    <w:rsid w:val="00F57AD2"/>
    <w:rsid w:val="00F61D02"/>
    <w:rsid w:val="00F73105"/>
    <w:rsid w:val="00F82CE6"/>
    <w:rsid w:val="00F85B23"/>
    <w:rsid w:val="00FA182B"/>
    <w:rsid w:val="00FB5366"/>
    <w:rsid w:val="00FC35A9"/>
    <w:rsid w:val="00FC725B"/>
    <w:rsid w:val="00FD6228"/>
    <w:rsid w:val="00FD6273"/>
    <w:rsid w:val="00FE5A52"/>
    <w:rsid w:val="00FF0156"/>
    <w:rsid w:val="00FF07CD"/>
    <w:rsid w:val="01A44ADF"/>
    <w:rsid w:val="01ADEB73"/>
    <w:rsid w:val="01E0E65F"/>
    <w:rsid w:val="03A93D14"/>
    <w:rsid w:val="03ACDB4E"/>
    <w:rsid w:val="03F93257"/>
    <w:rsid w:val="0427A573"/>
    <w:rsid w:val="04EA5290"/>
    <w:rsid w:val="05F9AB35"/>
    <w:rsid w:val="074D3F52"/>
    <w:rsid w:val="0B31E204"/>
    <w:rsid w:val="0E5398B8"/>
    <w:rsid w:val="0E9E7696"/>
    <w:rsid w:val="10828420"/>
    <w:rsid w:val="11CE5AD0"/>
    <w:rsid w:val="128FD24F"/>
    <w:rsid w:val="1315084C"/>
    <w:rsid w:val="13756849"/>
    <w:rsid w:val="144D51BE"/>
    <w:rsid w:val="16E6D182"/>
    <w:rsid w:val="174E3239"/>
    <w:rsid w:val="1929EEB6"/>
    <w:rsid w:val="1B2A1321"/>
    <w:rsid w:val="1B67EC62"/>
    <w:rsid w:val="1C69CC7A"/>
    <w:rsid w:val="1DA51CA9"/>
    <w:rsid w:val="1E1AC345"/>
    <w:rsid w:val="1F080931"/>
    <w:rsid w:val="212B2132"/>
    <w:rsid w:val="21920DBD"/>
    <w:rsid w:val="22943985"/>
    <w:rsid w:val="23A9F87F"/>
    <w:rsid w:val="244FC37B"/>
    <w:rsid w:val="2553C7BD"/>
    <w:rsid w:val="25DE6201"/>
    <w:rsid w:val="2670CDD2"/>
    <w:rsid w:val="269C85FE"/>
    <w:rsid w:val="27D2488F"/>
    <w:rsid w:val="2897803F"/>
    <w:rsid w:val="289912DC"/>
    <w:rsid w:val="29393B90"/>
    <w:rsid w:val="2AB46F74"/>
    <w:rsid w:val="2BD993AA"/>
    <w:rsid w:val="2DC44E70"/>
    <w:rsid w:val="2E442647"/>
    <w:rsid w:val="2F415B28"/>
    <w:rsid w:val="32549B72"/>
    <w:rsid w:val="32C7864C"/>
    <w:rsid w:val="332114CD"/>
    <w:rsid w:val="33BE4BE9"/>
    <w:rsid w:val="34010874"/>
    <w:rsid w:val="34AA56B2"/>
    <w:rsid w:val="355B7654"/>
    <w:rsid w:val="35BA9345"/>
    <w:rsid w:val="35D4FF3B"/>
    <w:rsid w:val="35EB2A8B"/>
    <w:rsid w:val="360ED6A3"/>
    <w:rsid w:val="36234759"/>
    <w:rsid w:val="382D83B7"/>
    <w:rsid w:val="3915D303"/>
    <w:rsid w:val="396DDD43"/>
    <w:rsid w:val="3A025D8A"/>
    <w:rsid w:val="3AB5BDAF"/>
    <w:rsid w:val="3CDC7D3F"/>
    <w:rsid w:val="3D5CE7F4"/>
    <w:rsid w:val="3E5AA4A1"/>
    <w:rsid w:val="3E76C39F"/>
    <w:rsid w:val="3E7FD5D3"/>
    <w:rsid w:val="3EA6FC45"/>
    <w:rsid w:val="3F4B8D6E"/>
    <w:rsid w:val="4154934B"/>
    <w:rsid w:val="4256CEEA"/>
    <w:rsid w:val="43EBF1CC"/>
    <w:rsid w:val="4594F0DC"/>
    <w:rsid w:val="47209667"/>
    <w:rsid w:val="47E7968F"/>
    <w:rsid w:val="48446FCF"/>
    <w:rsid w:val="488CA2A7"/>
    <w:rsid w:val="4928E669"/>
    <w:rsid w:val="4A07F0B0"/>
    <w:rsid w:val="4AAE20EE"/>
    <w:rsid w:val="4BA7F2CA"/>
    <w:rsid w:val="4D0A458D"/>
    <w:rsid w:val="4D13D5CE"/>
    <w:rsid w:val="4D853FFC"/>
    <w:rsid w:val="4EB2B82A"/>
    <w:rsid w:val="4ED31E99"/>
    <w:rsid w:val="4F0F14A3"/>
    <w:rsid w:val="4F8E2A99"/>
    <w:rsid w:val="5038ABC0"/>
    <w:rsid w:val="509BFAFE"/>
    <w:rsid w:val="50F9591B"/>
    <w:rsid w:val="514E4D8C"/>
    <w:rsid w:val="51B54874"/>
    <w:rsid w:val="51C8E660"/>
    <w:rsid w:val="53421581"/>
    <w:rsid w:val="5344EF91"/>
    <w:rsid w:val="54151940"/>
    <w:rsid w:val="5581D618"/>
    <w:rsid w:val="55C80531"/>
    <w:rsid w:val="56F54334"/>
    <w:rsid w:val="5857DDF8"/>
    <w:rsid w:val="5A1A8F0D"/>
    <w:rsid w:val="5A205D6F"/>
    <w:rsid w:val="5AA50951"/>
    <w:rsid w:val="5C1E403B"/>
    <w:rsid w:val="5C300E5B"/>
    <w:rsid w:val="5C760FCC"/>
    <w:rsid w:val="5CAF77B6"/>
    <w:rsid w:val="5D7C998A"/>
    <w:rsid w:val="5D8698DC"/>
    <w:rsid w:val="5EAFB554"/>
    <w:rsid w:val="5F7695EF"/>
    <w:rsid w:val="5FA1C83F"/>
    <w:rsid w:val="611B5595"/>
    <w:rsid w:val="6209EC76"/>
    <w:rsid w:val="62B9A3F9"/>
    <w:rsid w:val="6349D851"/>
    <w:rsid w:val="63F91107"/>
    <w:rsid w:val="645AC51E"/>
    <w:rsid w:val="64AC234D"/>
    <w:rsid w:val="650D4A84"/>
    <w:rsid w:val="66C61022"/>
    <w:rsid w:val="67549359"/>
    <w:rsid w:val="6765500D"/>
    <w:rsid w:val="6959555C"/>
    <w:rsid w:val="6AAF1C40"/>
    <w:rsid w:val="6AFB30DF"/>
    <w:rsid w:val="6B22B8CD"/>
    <w:rsid w:val="6C6D8335"/>
    <w:rsid w:val="6C8EE243"/>
    <w:rsid w:val="6D1FC500"/>
    <w:rsid w:val="6DF3EE48"/>
    <w:rsid w:val="6F10F339"/>
    <w:rsid w:val="6FA9FBAE"/>
    <w:rsid w:val="7045ED5A"/>
    <w:rsid w:val="71F3B9F3"/>
    <w:rsid w:val="73DA52A1"/>
    <w:rsid w:val="74F5AEE9"/>
    <w:rsid w:val="759EE0DC"/>
    <w:rsid w:val="75CA924D"/>
    <w:rsid w:val="762D86B7"/>
    <w:rsid w:val="768A7C39"/>
    <w:rsid w:val="76A3EC87"/>
    <w:rsid w:val="77948249"/>
    <w:rsid w:val="784E2C1C"/>
    <w:rsid w:val="79D63AF7"/>
    <w:rsid w:val="7B7DDC0D"/>
    <w:rsid w:val="7E231682"/>
    <w:rsid w:val="7F5A8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A9E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8233E3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8233E3"/>
    <w:rPr>
      <w:b/>
      <w:bCs/>
    </w:rPr>
  </w:style>
  <w:style w:type="paragraph" w:customStyle="1" w:styleId="Textocentral">
    <w:name w:val="Texto central"/>
    <w:basedOn w:val="Normal"/>
    <w:link w:val="TextocentralCar"/>
    <w:qFormat/>
    <w:rsid w:val="00A879D3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A879D3"/>
    <w:rPr>
      <w:rFonts w:ascii="Calibri" w:hAnsi="Calibri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rsid w:val="00C81CC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457894819e5044e2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7b9e86a2bd654b24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2809dbe7f054434d893dc1408f2efa0a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dcd66edeb5231353e4d414735e6b6f6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5D697-4861-411F-8168-F8FE9282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44FE5-F764-4A7E-B105-277DD790CE8C}">
  <ds:schemaRefs>
    <ds:schemaRef ds:uri="e0ed6653-2567-4b65-ac99-fef63f114098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6a9906d8-7354-4b2d-a694-b1e5ee9da8e0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8BEDA37-3A12-4419-AB23-32DA934E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1</TotalTime>
  <Pages>1</Pages>
  <Words>214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Bosch Coll, Nuria</cp:lastModifiedBy>
  <cp:revision>2</cp:revision>
  <cp:lastPrinted>2026-02-24T11:42:00Z</cp:lastPrinted>
  <dcterms:created xsi:type="dcterms:W3CDTF">2026-02-25T13:19:00Z</dcterms:created>
  <dcterms:modified xsi:type="dcterms:W3CDTF">2026-02-25T13:19:00Z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